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85413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 гарант</w:t>
      </w:r>
      <w:bookmarkStart w:id="0" w:name="_GoBack"/>
      <w:bookmarkEnd w:id="0"/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293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85413E"/>
    <w:rsid w:val="0095334D"/>
    <w:rsid w:val="0097740A"/>
    <w:rsid w:val="009857A1"/>
    <w:rsid w:val="00992E06"/>
    <w:rsid w:val="009C0615"/>
    <w:rsid w:val="00A4081F"/>
    <w:rsid w:val="00A95640"/>
    <w:rsid w:val="00B453E0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E0AD1CD5</Template>
  <TotalTime>68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Баученков</cp:lastModifiedBy>
  <cp:revision>45</cp:revision>
  <dcterms:created xsi:type="dcterms:W3CDTF">2016-03-14T14:02:00Z</dcterms:created>
  <dcterms:modified xsi:type="dcterms:W3CDTF">2026-08-11T13:43:00Z</dcterms:modified>
</cp:coreProperties>
</file>